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81D" w:rsidRPr="0092336A" w:rsidRDefault="00A8781D" w:rsidP="00B35C68"/>
    <w:p w:rsidR="00A8781D" w:rsidRDefault="00A8781D" w:rsidP="00B35C68">
      <w:pPr>
        <w:framePr w:hSpace="141" w:wrap="around" w:vAnchor="text" w:hAnchor="page" w:x="5841" w:y="1"/>
        <w:rPr>
          <w:noProof/>
        </w:rPr>
      </w:pPr>
      <w:r w:rsidRPr="009A4FE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A8781D" w:rsidRDefault="00A8781D" w:rsidP="00B35C68">
      <w:pPr>
        <w:pStyle w:val="Heading1"/>
        <w:rPr>
          <w:b/>
        </w:rPr>
      </w:pPr>
    </w:p>
    <w:p w:rsidR="00A8781D" w:rsidRDefault="00A8781D" w:rsidP="00B35C68">
      <w:pPr>
        <w:pStyle w:val="Heading1"/>
        <w:jc w:val="left"/>
        <w:rPr>
          <w:b/>
          <w:lang w:val="ru-RU"/>
        </w:rPr>
      </w:pPr>
    </w:p>
    <w:p w:rsidR="00A8781D" w:rsidRDefault="00A8781D" w:rsidP="00B35C68">
      <w:pPr>
        <w:pStyle w:val="Heading1"/>
        <w:jc w:val="left"/>
        <w:rPr>
          <w:b/>
          <w:lang w:val="ru-RU"/>
        </w:rPr>
      </w:pPr>
    </w:p>
    <w:p w:rsidR="00A8781D" w:rsidRDefault="00A8781D" w:rsidP="00B35C68">
      <w:pPr>
        <w:pStyle w:val="Heading1"/>
        <w:jc w:val="left"/>
        <w:rPr>
          <w:b/>
          <w:lang w:val="ru-RU"/>
        </w:rPr>
      </w:pPr>
    </w:p>
    <w:p w:rsidR="00A8781D" w:rsidRDefault="00A8781D" w:rsidP="00B35C68">
      <w:pPr>
        <w:pStyle w:val="Heading1"/>
        <w:jc w:val="left"/>
        <w:rPr>
          <w:b/>
        </w:rPr>
      </w:pPr>
    </w:p>
    <w:p w:rsidR="00A8781D" w:rsidRDefault="00A8781D" w:rsidP="00B35C68">
      <w:pPr>
        <w:pStyle w:val="Heading1"/>
        <w:rPr>
          <w:b/>
        </w:rPr>
      </w:pPr>
      <w:r>
        <w:rPr>
          <w:b/>
        </w:rPr>
        <w:t>ОДЕСЬКА ОБЛАСТЬ</w:t>
      </w:r>
    </w:p>
    <w:p w:rsidR="00A8781D" w:rsidRDefault="00A8781D" w:rsidP="00B35C68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A8781D" w:rsidRPr="00541AF3" w:rsidRDefault="00A8781D" w:rsidP="00B35C68">
      <w:pPr>
        <w:jc w:val="center"/>
        <w:rPr>
          <w:b/>
          <w:sz w:val="28"/>
        </w:rPr>
      </w:pPr>
    </w:p>
    <w:p w:rsidR="00A8781D" w:rsidRDefault="00A8781D" w:rsidP="00B35C68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A8781D" w:rsidRDefault="00A8781D" w:rsidP="00B35C68">
      <w:pPr>
        <w:jc w:val="center"/>
        <w:rPr>
          <w:sz w:val="24"/>
          <w:szCs w:val="24"/>
          <w:lang w:val="uk-UA"/>
        </w:rPr>
      </w:pPr>
    </w:p>
    <w:p w:rsidR="00A8781D" w:rsidRPr="001644A9" w:rsidRDefault="00A8781D" w:rsidP="00B35C68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A8781D" w:rsidRPr="000917CC" w:rsidRDefault="00A8781D" w:rsidP="00B35C68">
      <w:pPr>
        <w:jc w:val="center"/>
        <w:rPr>
          <w:b/>
          <w:sz w:val="28"/>
          <w:lang w:val="uk-UA"/>
        </w:rPr>
      </w:pPr>
    </w:p>
    <w:p w:rsidR="00A8781D" w:rsidRPr="00690794" w:rsidRDefault="00A8781D" w:rsidP="00B35C68">
      <w:pPr>
        <w:jc w:val="both"/>
        <w:rPr>
          <w:sz w:val="28"/>
          <w:lang w:val="uk-UA"/>
        </w:rPr>
      </w:pPr>
      <w:r>
        <w:rPr>
          <w:sz w:val="28"/>
          <w:lang w:val="uk-UA"/>
        </w:rPr>
        <w:t>06грудня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№ 306 -к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8781D" w:rsidRDefault="00A8781D" w:rsidP="00B35C68">
      <w:pPr>
        <w:pStyle w:val="Title"/>
      </w:pPr>
    </w:p>
    <w:p w:rsidR="00A8781D" w:rsidRDefault="00A8781D" w:rsidP="00B35C68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Про продовження терміну дії контракту  з директором </w:t>
      </w:r>
    </w:p>
    <w:p w:rsidR="00A8781D" w:rsidRPr="00AD303C" w:rsidRDefault="00A8781D" w:rsidP="00B35C68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Комунального підприємства  «Водоканал» Федором Желясковим</w:t>
      </w:r>
    </w:p>
    <w:p w:rsidR="00A8781D" w:rsidRDefault="00A8781D" w:rsidP="00B35C68">
      <w:pPr>
        <w:jc w:val="center"/>
        <w:rPr>
          <w:b/>
          <w:sz w:val="28"/>
          <w:lang w:val="uk-UA"/>
        </w:rPr>
      </w:pPr>
    </w:p>
    <w:p w:rsidR="00A8781D" w:rsidRPr="005F497B" w:rsidRDefault="00A8781D" w:rsidP="000C131A">
      <w:pPr>
        <w:pStyle w:val="BodyTextIndent2"/>
        <w:spacing w:line="276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підставі  підпунктів 7,</w:t>
      </w:r>
      <w:r w:rsidRPr="004935C5">
        <w:rPr>
          <w:sz w:val="28"/>
          <w:szCs w:val="28"/>
          <w:lang w:val="uk-UA"/>
        </w:rPr>
        <w:t xml:space="preserve"> 10, </w:t>
      </w:r>
      <w:r>
        <w:rPr>
          <w:sz w:val="28"/>
          <w:szCs w:val="28"/>
          <w:lang w:val="uk-UA"/>
        </w:rPr>
        <w:t xml:space="preserve">20 </w:t>
      </w:r>
      <w:r w:rsidRPr="004935C5">
        <w:rPr>
          <w:sz w:val="28"/>
          <w:szCs w:val="28"/>
          <w:lang w:val="uk-UA"/>
        </w:rPr>
        <w:t>пункту 4 статті  42 Закону України «Про місцеве самоврядування в Україні», рішенн</w:t>
      </w:r>
      <w:r>
        <w:rPr>
          <w:sz w:val="28"/>
          <w:szCs w:val="28"/>
          <w:lang w:val="uk-UA"/>
        </w:rPr>
        <w:t xml:space="preserve">я </w:t>
      </w:r>
      <w:r w:rsidRPr="0034771B">
        <w:rPr>
          <w:sz w:val="28"/>
          <w:szCs w:val="28"/>
          <w:lang w:val="uk-UA"/>
        </w:rPr>
        <w:t>Арцизької міської ради від 20 листопада 2020 року №11-</w:t>
      </w:r>
      <w:r w:rsidRPr="0034771B">
        <w:rPr>
          <w:sz w:val="28"/>
          <w:szCs w:val="28"/>
          <w:lang w:val="en-US"/>
        </w:rPr>
        <w:t>VIII</w:t>
      </w:r>
      <w:r w:rsidRPr="0034771B">
        <w:rPr>
          <w:sz w:val="28"/>
          <w:szCs w:val="28"/>
          <w:lang w:val="uk-UA"/>
        </w:rPr>
        <w:t xml:space="preserve"> «Про  безоплатний прийом майнових прав на юридичні особи та майно  до комунальної власності Арцизької міської ради  зі спільної власності територіальних громад м.Арциз та сіл Арцизького району», пункту 5.5  розділу  5 Контракту  з керівником комунального підприємства Арцизької міської ради «Водоканал» від 07 грудня</w:t>
      </w:r>
      <w:r>
        <w:rPr>
          <w:sz w:val="28"/>
          <w:szCs w:val="28"/>
          <w:lang w:val="uk-UA"/>
        </w:rPr>
        <w:t xml:space="preserve"> 2020 </w:t>
      </w:r>
      <w:r w:rsidRPr="005F497B">
        <w:rPr>
          <w:sz w:val="28"/>
          <w:szCs w:val="28"/>
          <w:lang w:val="uk-UA"/>
        </w:rPr>
        <w:t>року</w:t>
      </w:r>
      <w:r>
        <w:rPr>
          <w:sz w:val="28"/>
          <w:szCs w:val="28"/>
          <w:lang w:val="uk-UA"/>
        </w:rPr>
        <w:t xml:space="preserve">, </w:t>
      </w:r>
      <w:r w:rsidRPr="005F497B">
        <w:rPr>
          <w:sz w:val="28"/>
          <w:szCs w:val="28"/>
          <w:lang w:val="uk-UA"/>
        </w:rPr>
        <w:t xml:space="preserve">у зв’язку з відсутністю  </w:t>
      </w:r>
      <w:r w:rsidRPr="005F497B">
        <w:rPr>
          <w:sz w:val="28"/>
          <w:szCs w:val="28"/>
        </w:rPr>
        <w:t>письмового  попередження ж</w:t>
      </w:r>
      <w:r>
        <w:rPr>
          <w:sz w:val="28"/>
          <w:szCs w:val="28"/>
        </w:rPr>
        <w:t>одної із сторін цього контракту</w:t>
      </w:r>
      <w:r w:rsidRPr="005F497B">
        <w:rPr>
          <w:sz w:val="28"/>
          <w:szCs w:val="28"/>
        </w:rPr>
        <w:t xml:space="preserve">  щодо припинення контракту</w:t>
      </w:r>
      <w:r>
        <w:rPr>
          <w:sz w:val="28"/>
          <w:szCs w:val="28"/>
        </w:rPr>
        <w:t xml:space="preserve"> або зміни його умов</w:t>
      </w:r>
      <w:r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</w:rPr>
        <w:t>автоматичн</w:t>
      </w:r>
      <w:r>
        <w:rPr>
          <w:sz w:val="28"/>
          <w:szCs w:val="28"/>
          <w:lang w:val="uk-UA"/>
        </w:rPr>
        <w:t>им продовженням контракту на один рік,</w:t>
      </w:r>
      <w:r w:rsidRPr="005F497B">
        <w:rPr>
          <w:sz w:val="28"/>
          <w:szCs w:val="28"/>
        </w:rPr>
        <w:t>на тих же умовах</w:t>
      </w:r>
      <w:r w:rsidRPr="005F497B">
        <w:rPr>
          <w:sz w:val="28"/>
          <w:szCs w:val="28"/>
          <w:lang w:val="uk-UA"/>
        </w:rPr>
        <w:t>:</w:t>
      </w:r>
    </w:p>
    <w:p w:rsidR="00A8781D" w:rsidRPr="004935C5" w:rsidRDefault="00A8781D" w:rsidP="000C131A">
      <w:pPr>
        <w:pStyle w:val="BodyText"/>
        <w:spacing w:line="276" w:lineRule="auto"/>
        <w:ind w:firstLine="360"/>
      </w:pPr>
      <w:r w:rsidRPr="004935C5">
        <w:t xml:space="preserve">1.ПРОДОВЖИТИ термін </w:t>
      </w:r>
      <w:r>
        <w:t xml:space="preserve">дії </w:t>
      </w:r>
      <w:r w:rsidRPr="004935C5">
        <w:t xml:space="preserve">контракту  з </w:t>
      </w:r>
      <w:r>
        <w:t xml:space="preserve">ЖЕЛЯСКОВИМ Федором Федоровичем </w:t>
      </w:r>
      <w:r w:rsidRPr="004935C5">
        <w:t xml:space="preserve"> на посаді директора комунального підприємства «</w:t>
      </w:r>
      <w:r>
        <w:t>Водоканал</w:t>
      </w:r>
      <w:r w:rsidRPr="004935C5">
        <w:t xml:space="preserve">» Арцизької міської радиз  </w:t>
      </w:r>
      <w:r>
        <w:t xml:space="preserve">07 грудня </w:t>
      </w:r>
      <w:r w:rsidRPr="004935C5">
        <w:t xml:space="preserve"> 2021 року по </w:t>
      </w:r>
      <w:r>
        <w:t>07грудня 2022 року.</w:t>
      </w:r>
    </w:p>
    <w:p w:rsidR="00A8781D" w:rsidRPr="004935C5" w:rsidRDefault="00A8781D" w:rsidP="000C131A">
      <w:pPr>
        <w:pStyle w:val="BodyText"/>
        <w:spacing w:line="276" w:lineRule="auto"/>
        <w:ind w:firstLine="360"/>
      </w:pPr>
      <w:r w:rsidRPr="004935C5">
        <w:t xml:space="preserve">2. Контроль за виконанням  даного розпорядження покласти на першого заступника міського голови </w:t>
      </w:r>
      <w:r>
        <w:t xml:space="preserve"> Тетяну Бахчеван</w:t>
      </w:r>
      <w:r w:rsidRPr="004935C5">
        <w:t>.</w:t>
      </w:r>
    </w:p>
    <w:p w:rsidR="00A8781D" w:rsidRPr="004935C5" w:rsidRDefault="00A8781D" w:rsidP="00B35C68">
      <w:pPr>
        <w:pStyle w:val="Heading2"/>
      </w:pPr>
    </w:p>
    <w:p w:rsidR="00A8781D" w:rsidRPr="000917CC" w:rsidRDefault="00A8781D" w:rsidP="00B35C68">
      <w:pPr>
        <w:pStyle w:val="Heading2"/>
      </w:pPr>
      <w:r>
        <w:t xml:space="preserve">  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A8781D" w:rsidRDefault="00A8781D" w:rsidP="00B35C68">
      <w:pPr>
        <w:pStyle w:val="Heading2"/>
      </w:pPr>
    </w:p>
    <w:p w:rsidR="00A8781D" w:rsidRDefault="00A8781D" w:rsidP="00B35C68">
      <w:pPr>
        <w:pStyle w:val="Heading2"/>
      </w:pPr>
    </w:p>
    <w:p w:rsidR="00A8781D" w:rsidRDefault="00A8781D" w:rsidP="00B35C68">
      <w:pPr>
        <w:pStyle w:val="Heading2"/>
      </w:pPr>
      <w:r>
        <w:t>З розпорядженням ознайомлений</w:t>
      </w:r>
      <w:r>
        <w:tab/>
        <w:t xml:space="preserve">                    Федір ЖЕЛЯСКОВ</w:t>
      </w:r>
    </w:p>
    <w:p w:rsidR="00A8781D" w:rsidRDefault="00A8781D" w:rsidP="00B35C68">
      <w:pPr>
        <w:rPr>
          <w:lang w:val="uk-UA"/>
        </w:rPr>
      </w:pPr>
    </w:p>
    <w:p w:rsidR="00A8781D" w:rsidRDefault="00A8781D" w:rsidP="00B35C68">
      <w:pPr>
        <w:rPr>
          <w:lang w:val="uk-UA"/>
        </w:rPr>
      </w:pPr>
    </w:p>
    <w:p w:rsidR="00A8781D" w:rsidRDefault="00A8781D" w:rsidP="00B35C68">
      <w:pPr>
        <w:rPr>
          <w:lang w:val="uk-UA"/>
        </w:rPr>
      </w:pPr>
    </w:p>
    <w:p w:rsidR="00A8781D" w:rsidRDefault="00A8781D" w:rsidP="00B35C68">
      <w:pPr>
        <w:rPr>
          <w:lang w:val="uk-UA"/>
        </w:rPr>
      </w:pPr>
    </w:p>
    <w:p w:rsidR="00A8781D" w:rsidRDefault="00A8781D" w:rsidP="00B35C68">
      <w:pPr>
        <w:rPr>
          <w:lang w:val="uk-UA"/>
        </w:rPr>
      </w:pPr>
    </w:p>
    <w:p w:rsidR="00A8781D" w:rsidRPr="000C131A" w:rsidRDefault="00A8781D" w:rsidP="00B35C68">
      <w:pPr>
        <w:rPr>
          <w:lang w:val="uk-UA"/>
        </w:rPr>
      </w:pPr>
    </w:p>
    <w:p w:rsidR="00A8781D" w:rsidRPr="00CF77D5" w:rsidRDefault="00A8781D" w:rsidP="000C131A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Аркуш  </w:t>
      </w:r>
      <w:r w:rsidRPr="00CF77D5">
        <w:rPr>
          <w:rFonts w:ascii="Times New Roman" w:hAnsi="Times New Roman"/>
          <w:sz w:val="28"/>
          <w:szCs w:val="28"/>
          <w:lang w:val="uk-UA"/>
        </w:rPr>
        <w:t xml:space="preserve"> погодження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 проекту </w:t>
      </w:r>
      <w:r w:rsidRPr="00CF77D5">
        <w:rPr>
          <w:rFonts w:ascii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/>
          <w:sz w:val="28"/>
          <w:szCs w:val="28"/>
          <w:lang w:val="uk-UA"/>
        </w:rPr>
        <w:t>озпорядження міського голови</w:t>
      </w:r>
    </w:p>
    <w:p w:rsidR="00A8781D" w:rsidRPr="00CF77D5" w:rsidRDefault="00A8781D" w:rsidP="000C131A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 06 грудня 2020 року  № 306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-к</w:t>
      </w:r>
    </w:p>
    <w:p w:rsidR="00A8781D" w:rsidRDefault="00A8781D" w:rsidP="00B35C68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A8781D" w:rsidRPr="004935C5" w:rsidRDefault="00A8781D" w:rsidP="00B35C68">
      <w:pPr>
        <w:spacing w:line="276" w:lineRule="auto"/>
        <w:jc w:val="both"/>
        <w:rPr>
          <w:sz w:val="28"/>
          <w:lang w:val="uk-UA"/>
        </w:rPr>
      </w:pPr>
      <w:r w:rsidRPr="004935C5">
        <w:rPr>
          <w:sz w:val="28"/>
          <w:lang w:val="uk-UA"/>
        </w:rPr>
        <w:t>Про продовження терміну</w:t>
      </w:r>
      <w:r>
        <w:rPr>
          <w:sz w:val="28"/>
          <w:lang w:val="uk-UA"/>
        </w:rPr>
        <w:t xml:space="preserve"> дії  контракту  з директором К</w:t>
      </w:r>
      <w:r w:rsidRPr="004935C5">
        <w:rPr>
          <w:sz w:val="28"/>
          <w:lang w:val="uk-UA"/>
        </w:rPr>
        <w:t>омунального підприємства  «</w:t>
      </w:r>
      <w:r>
        <w:rPr>
          <w:sz w:val="28"/>
          <w:lang w:val="uk-UA"/>
        </w:rPr>
        <w:t>Водоканал</w:t>
      </w:r>
      <w:r w:rsidRPr="004935C5">
        <w:rPr>
          <w:sz w:val="28"/>
          <w:lang w:val="uk-UA"/>
        </w:rPr>
        <w:t xml:space="preserve">»  </w:t>
      </w:r>
      <w:r>
        <w:rPr>
          <w:sz w:val="28"/>
          <w:lang w:val="uk-UA"/>
        </w:rPr>
        <w:t xml:space="preserve">Федором Желясковим </w:t>
      </w:r>
    </w:p>
    <w:p w:rsidR="00A8781D" w:rsidRPr="004935C5" w:rsidRDefault="00A8781D" w:rsidP="00B35C68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8781D" w:rsidRDefault="00A8781D" w:rsidP="00B35C68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A8781D" w:rsidRPr="00CF77D5" w:rsidRDefault="00A8781D" w:rsidP="00B35C68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A8781D" w:rsidRPr="00CF77D5" w:rsidRDefault="00A8781D" w:rsidP="00B35C68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A8781D" w:rsidRDefault="00A8781D" w:rsidP="00B35C68">
      <w:pPr>
        <w:rPr>
          <w:sz w:val="28"/>
          <w:szCs w:val="28"/>
          <w:lang w:val="uk-UA"/>
        </w:rPr>
      </w:pPr>
    </w:p>
    <w:p w:rsidR="00A8781D" w:rsidRPr="00E05F39" w:rsidRDefault="00A8781D" w:rsidP="00B35C68">
      <w:pPr>
        <w:rPr>
          <w:sz w:val="28"/>
          <w:szCs w:val="28"/>
        </w:rPr>
      </w:pPr>
      <w:r>
        <w:rPr>
          <w:sz w:val="28"/>
          <w:szCs w:val="28"/>
          <w:lang w:val="uk-UA"/>
        </w:rPr>
        <w:t>Перший 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A8781D" w:rsidRPr="00C608BE" w:rsidRDefault="00A8781D" w:rsidP="00B35C6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  <w:lang w:val="uk-UA"/>
        </w:rPr>
        <w:t>__________ _____________Тетяна БАХЧЕВАН</w:t>
      </w:r>
    </w:p>
    <w:p w:rsidR="00A8781D" w:rsidRPr="00E05F39" w:rsidRDefault="00A8781D" w:rsidP="00B35C68">
      <w:pPr>
        <w:rPr>
          <w:b/>
          <w:sz w:val="28"/>
          <w:szCs w:val="28"/>
        </w:rPr>
      </w:pPr>
    </w:p>
    <w:p w:rsidR="00A8781D" w:rsidRDefault="00A8781D" w:rsidP="00B35C68">
      <w:pPr>
        <w:rPr>
          <w:sz w:val="28"/>
          <w:szCs w:val="28"/>
        </w:rPr>
      </w:pPr>
    </w:p>
    <w:p w:rsidR="00A8781D" w:rsidRPr="00E05F39" w:rsidRDefault="00A8781D" w:rsidP="00B35C68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A8781D" w:rsidRPr="00E05F39" w:rsidRDefault="00A8781D" w:rsidP="00B35C68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  <w:lang w:val="uk-UA"/>
        </w:rPr>
        <w:t>__________ _____________</w:t>
      </w:r>
      <w:r>
        <w:rPr>
          <w:sz w:val="28"/>
          <w:szCs w:val="28"/>
        </w:rPr>
        <w:t>А</w:t>
      </w:r>
      <w:r>
        <w:rPr>
          <w:sz w:val="28"/>
          <w:szCs w:val="28"/>
          <w:lang w:val="uk-UA"/>
        </w:rPr>
        <w:t xml:space="preserve">настасія  </w:t>
      </w:r>
      <w:r>
        <w:rPr>
          <w:sz w:val="28"/>
          <w:szCs w:val="28"/>
        </w:rPr>
        <w:t>СТАНКОВА</w:t>
      </w:r>
    </w:p>
    <w:p w:rsidR="00A8781D" w:rsidRPr="00E05F39" w:rsidRDefault="00A8781D" w:rsidP="00B35C68">
      <w:pPr>
        <w:rPr>
          <w:sz w:val="28"/>
          <w:szCs w:val="28"/>
        </w:rPr>
      </w:pPr>
    </w:p>
    <w:p w:rsidR="00A8781D" w:rsidRDefault="00A8781D" w:rsidP="00B35C68">
      <w:pPr>
        <w:rPr>
          <w:sz w:val="28"/>
          <w:szCs w:val="28"/>
        </w:rPr>
      </w:pPr>
    </w:p>
    <w:p w:rsidR="00A8781D" w:rsidRPr="009B19A7" w:rsidRDefault="00A8781D" w:rsidP="00B35C68">
      <w:pPr>
        <w:rPr>
          <w:sz w:val="28"/>
          <w:szCs w:val="28"/>
          <w:lang w:val="uk-UA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</w:t>
      </w:r>
      <w:r>
        <w:rPr>
          <w:sz w:val="28"/>
          <w:szCs w:val="28"/>
          <w:lang w:val="uk-UA"/>
        </w:rPr>
        <w:t>, головний бухгалтер</w:t>
      </w:r>
    </w:p>
    <w:p w:rsidR="00A8781D" w:rsidRDefault="00A8781D" w:rsidP="00B35C68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  <w:lang w:val="uk-UA"/>
        </w:rPr>
        <w:t>__________ _____________</w:t>
      </w:r>
      <w:r>
        <w:rPr>
          <w:sz w:val="28"/>
          <w:szCs w:val="28"/>
        </w:rPr>
        <w:t xml:space="preserve">  Л</w:t>
      </w:r>
      <w:r>
        <w:rPr>
          <w:sz w:val="28"/>
          <w:szCs w:val="28"/>
          <w:lang w:val="uk-UA"/>
        </w:rPr>
        <w:t xml:space="preserve">ариса </w:t>
      </w:r>
      <w:r>
        <w:rPr>
          <w:sz w:val="28"/>
          <w:szCs w:val="28"/>
        </w:rPr>
        <w:t>ЛАБУНЕЦЬ</w:t>
      </w:r>
    </w:p>
    <w:p w:rsidR="00A8781D" w:rsidRDefault="00A8781D" w:rsidP="00B35C68"/>
    <w:p w:rsidR="00A8781D" w:rsidRDefault="00A8781D" w:rsidP="00B35C68"/>
    <w:p w:rsidR="00A8781D" w:rsidRDefault="00A8781D" w:rsidP="00B35C68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A8781D" w:rsidRPr="00E05F39" w:rsidRDefault="00A8781D" w:rsidP="00B35C68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  <w:lang w:val="uk-UA"/>
        </w:rPr>
        <w:t>__________ _____________</w:t>
      </w:r>
      <w:r>
        <w:rPr>
          <w:sz w:val="28"/>
          <w:szCs w:val="28"/>
        </w:rPr>
        <w:t xml:space="preserve">   І</w:t>
      </w:r>
      <w:r>
        <w:rPr>
          <w:sz w:val="28"/>
          <w:szCs w:val="28"/>
          <w:lang w:val="uk-UA"/>
        </w:rPr>
        <w:t xml:space="preserve">неса </w:t>
      </w:r>
      <w:r>
        <w:rPr>
          <w:sz w:val="28"/>
          <w:szCs w:val="28"/>
        </w:rPr>
        <w:t>СТОЙКОВА</w:t>
      </w:r>
    </w:p>
    <w:p w:rsidR="00A8781D" w:rsidRPr="00990900" w:rsidRDefault="00A8781D" w:rsidP="00B35C68"/>
    <w:p w:rsidR="00A8781D" w:rsidRDefault="00A8781D" w:rsidP="00B35C68">
      <w:pPr>
        <w:rPr>
          <w:lang w:val="uk-UA"/>
        </w:rPr>
      </w:pPr>
    </w:p>
    <w:p w:rsidR="00A8781D" w:rsidRDefault="00A8781D" w:rsidP="00B35C68">
      <w:pPr>
        <w:rPr>
          <w:lang w:val="uk-UA"/>
        </w:rPr>
      </w:pPr>
    </w:p>
    <w:p w:rsidR="00A8781D" w:rsidRDefault="00A8781D" w:rsidP="00B35C68">
      <w:pPr>
        <w:rPr>
          <w:lang w:val="uk-UA"/>
        </w:rPr>
      </w:pPr>
    </w:p>
    <w:p w:rsidR="00A8781D" w:rsidRDefault="00A8781D" w:rsidP="00B35C68"/>
    <w:p w:rsidR="00A8781D" w:rsidRDefault="00A8781D" w:rsidP="00B35C68">
      <w:pPr>
        <w:rPr>
          <w:sz w:val="24"/>
          <w:szCs w:val="24"/>
          <w:lang w:val="uk-UA"/>
        </w:rPr>
      </w:pPr>
    </w:p>
    <w:p w:rsidR="00A8781D" w:rsidRDefault="00A8781D" w:rsidP="00B35C68">
      <w:pPr>
        <w:rPr>
          <w:sz w:val="24"/>
          <w:szCs w:val="24"/>
          <w:lang w:val="uk-UA"/>
        </w:rPr>
      </w:pPr>
    </w:p>
    <w:p w:rsidR="00A8781D" w:rsidRDefault="00A8781D" w:rsidP="00B35C68">
      <w:pPr>
        <w:rPr>
          <w:sz w:val="24"/>
          <w:szCs w:val="24"/>
          <w:lang w:val="uk-UA"/>
        </w:rPr>
      </w:pPr>
    </w:p>
    <w:p w:rsidR="00A8781D" w:rsidRDefault="00A8781D" w:rsidP="00B35C68">
      <w:pPr>
        <w:rPr>
          <w:sz w:val="24"/>
          <w:szCs w:val="24"/>
          <w:lang w:val="uk-UA"/>
        </w:rPr>
      </w:pPr>
    </w:p>
    <w:p w:rsidR="00A8781D" w:rsidRPr="00C608BE" w:rsidRDefault="00A8781D" w:rsidP="00B35C68">
      <w:pPr>
        <w:rPr>
          <w:sz w:val="24"/>
          <w:szCs w:val="24"/>
          <w:lang w:val="uk-UA"/>
        </w:rPr>
      </w:pPr>
      <w:r>
        <w:rPr>
          <w:sz w:val="24"/>
          <w:szCs w:val="24"/>
        </w:rPr>
        <w:t>Виконавець</w:t>
      </w:r>
    </w:p>
    <w:p w:rsidR="00A8781D" w:rsidRDefault="00A8781D" w:rsidP="00B35C6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</w:t>
      </w:r>
      <w:r w:rsidRPr="006D7188">
        <w:rPr>
          <w:sz w:val="24"/>
          <w:szCs w:val="24"/>
        </w:rPr>
        <w:t>оловний спеціаліст по роботі з персоналом</w:t>
      </w:r>
    </w:p>
    <w:p w:rsidR="00A8781D" w:rsidRPr="00FF498B" w:rsidRDefault="00A8781D" w:rsidP="00B35C68">
      <w:pPr>
        <w:rPr>
          <w:sz w:val="24"/>
          <w:szCs w:val="24"/>
          <w:lang w:val="uk-UA"/>
        </w:rPr>
      </w:pPr>
      <w:r w:rsidRPr="00F014FB">
        <w:rPr>
          <w:sz w:val="24"/>
          <w:szCs w:val="24"/>
          <w:lang w:val="uk-UA"/>
        </w:rPr>
        <w:t xml:space="preserve">відділу організаційної та кадрової роботи </w:t>
      </w:r>
      <w:r>
        <w:rPr>
          <w:sz w:val="24"/>
          <w:szCs w:val="24"/>
          <w:lang w:val="uk-UA"/>
        </w:rPr>
        <w:t xml:space="preserve">міської ради </w:t>
      </w:r>
    </w:p>
    <w:p w:rsidR="00A8781D" w:rsidRPr="00F014FB" w:rsidRDefault="00A8781D" w:rsidP="00B35C68">
      <w:pPr>
        <w:rPr>
          <w:lang w:val="uk-UA"/>
        </w:rPr>
      </w:pPr>
    </w:p>
    <w:p w:rsidR="00A8781D" w:rsidRPr="00F014FB" w:rsidRDefault="00A8781D" w:rsidP="00B35C68">
      <w:pPr>
        <w:rPr>
          <w:lang w:val="uk-UA"/>
        </w:rPr>
      </w:pPr>
      <w:r>
        <w:rPr>
          <w:sz w:val="28"/>
          <w:szCs w:val="28"/>
          <w:lang w:val="uk-UA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  <w:lang w:val="uk-UA"/>
        </w:rPr>
        <w:t>__________ _____________Наталія КОЛЕСНІКОВА</w:t>
      </w:r>
    </w:p>
    <w:p w:rsidR="00A8781D" w:rsidRPr="000D7038" w:rsidRDefault="00A8781D" w:rsidP="00B35C68"/>
    <w:p w:rsidR="00A8781D" w:rsidRPr="000F1E54" w:rsidRDefault="00A8781D" w:rsidP="00B35C68">
      <w:pPr>
        <w:rPr>
          <w:lang w:val="uk-UA"/>
        </w:rPr>
      </w:pPr>
    </w:p>
    <w:p w:rsidR="00A8781D" w:rsidRPr="00515A84" w:rsidRDefault="00A8781D" w:rsidP="00B35C68">
      <w:pPr>
        <w:rPr>
          <w:lang w:val="uk-UA"/>
        </w:rPr>
      </w:pPr>
    </w:p>
    <w:p w:rsidR="00A8781D" w:rsidRPr="00FF498B" w:rsidRDefault="00A8781D" w:rsidP="00B35C68">
      <w:pPr>
        <w:rPr>
          <w:sz w:val="28"/>
          <w:szCs w:val="28"/>
          <w:lang w:val="uk-UA"/>
        </w:rPr>
      </w:pPr>
    </w:p>
    <w:p w:rsidR="00A8781D" w:rsidRDefault="00A8781D" w:rsidP="00B35C68"/>
    <w:p w:rsidR="00A8781D" w:rsidRDefault="00A8781D"/>
    <w:sectPr w:rsidR="00A8781D" w:rsidSect="00BC4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5C68"/>
    <w:rsid w:val="000158D4"/>
    <w:rsid w:val="00090A45"/>
    <w:rsid w:val="000917CC"/>
    <w:rsid w:val="000C131A"/>
    <w:rsid w:val="000D7038"/>
    <w:rsid w:val="000F1E54"/>
    <w:rsid w:val="001168FE"/>
    <w:rsid w:val="0016337E"/>
    <w:rsid w:val="001644A9"/>
    <w:rsid w:val="00263D78"/>
    <w:rsid w:val="0027270E"/>
    <w:rsid w:val="003010A8"/>
    <w:rsid w:val="0034771B"/>
    <w:rsid w:val="004935C5"/>
    <w:rsid w:val="004F0D13"/>
    <w:rsid w:val="00515A84"/>
    <w:rsid w:val="00541AF3"/>
    <w:rsid w:val="005F497B"/>
    <w:rsid w:val="00690794"/>
    <w:rsid w:val="006D7188"/>
    <w:rsid w:val="007735AB"/>
    <w:rsid w:val="00806BD6"/>
    <w:rsid w:val="008B6EEA"/>
    <w:rsid w:val="0092336A"/>
    <w:rsid w:val="00990900"/>
    <w:rsid w:val="009A4FE0"/>
    <w:rsid w:val="009B19A7"/>
    <w:rsid w:val="00A8781D"/>
    <w:rsid w:val="00AD303C"/>
    <w:rsid w:val="00B35C68"/>
    <w:rsid w:val="00BC4151"/>
    <w:rsid w:val="00C608BE"/>
    <w:rsid w:val="00CF77D5"/>
    <w:rsid w:val="00D95C25"/>
    <w:rsid w:val="00DB43FD"/>
    <w:rsid w:val="00E05F39"/>
    <w:rsid w:val="00E50C4D"/>
    <w:rsid w:val="00F014FB"/>
    <w:rsid w:val="00F6100F"/>
    <w:rsid w:val="00FF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C68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35C68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35C68"/>
    <w:pPr>
      <w:keepNext/>
      <w:outlineLvl w:val="1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35C68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35C68"/>
    <w:rPr>
      <w:rFonts w:ascii="Times New Roman" w:hAnsi="Times New Roman" w:cs="Times New Roman"/>
      <w:sz w:val="28"/>
      <w:szCs w:val="28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B35C68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B35C68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B35C68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35C68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B35C6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35C68"/>
    <w:rPr>
      <w:rFonts w:ascii="Times New Roman" w:hAnsi="Times New Roman" w:cs="Times New Roman"/>
      <w:sz w:val="20"/>
      <w:szCs w:val="20"/>
      <w:lang w:eastAsia="ru-RU"/>
    </w:rPr>
  </w:style>
  <w:style w:type="paragraph" w:styleId="NoSpacing">
    <w:name w:val="No Spacing"/>
    <w:uiPriority w:val="99"/>
    <w:qFormat/>
    <w:rsid w:val="00B35C68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35C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5C6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113</TotalTime>
  <Pages>2</Pages>
  <Words>408</Words>
  <Characters>2329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7</cp:revision>
  <cp:lastPrinted>2021-12-06T12:56:00Z</cp:lastPrinted>
  <dcterms:created xsi:type="dcterms:W3CDTF">2021-10-27T12:25:00Z</dcterms:created>
  <dcterms:modified xsi:type="dcterms:W3CDTF">2022-01-12T10:15:00Z</dcterms:modified>
</cp:coreProperties>
</file>